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6E911" w14:textId="77777777" w:rsidR="00B170C9" w:rsidRDefault="00B170C9" w:rsidP="00B170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PHILIP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744810EE" w14:textId="77777777" w:rsidR="00B170C9" w:rsidRDefault="00B170C9" w:rsidP="00B170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of Winchester.</w:t>
      </w:r>
    </w:p>
    <w:p w14:paraId="0BBE7FE9" w14:textId="77777777" w:rsidR="00B170C9" w:rsidRDefault="00B170C9" w:rsidP="00B170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63DD474" w14:textId="77777777" w:rsidR="00B170C9" w:rsidRDefault="00B170C9" w:rsidP="00B170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D0C3292" w14:textId="77777777" w:rsidR="00B170C9" w:rsidRDefault="00B170C9" w:rsidP="00B170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16 Feb.1408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Ireland under</w:t>
      </w:r>
    </w:p>
    <w:p w14:paraId="47FCC901" w14:textId="77777777" w:rsidR="00B170C9" w:rsidRDefault="00B170C9" w:rsidP="00B170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Thomas of Lancaster, Duke of Clarence(q.v.).    (C.P.R. 1405-8 p.408)</w:t>
      </w:r>
    </w:p>
    <w:p w14:paraId="47B80D85" w14:textId="77777777" w:rsidR="00B170C9" w:rsidRDefault="00B170C9" w:rsidP="00B170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AEB7F34" w14:textId="77777777" w:rsidR="00B170C9" w:rsidRDefault="00B170C9" w:rsidP="00B170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77BF091" w14:textId="77777777" w:rsidR="00B170C9" w:rsidRDefault="00B170C9" w:rsidP="00B170C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21 March 2023</w:t>
      </w:r>
    </w:p>
    <w:p w14:paraId="300C159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BADBC" w14:textId="77777777" w:rsidR="00B170C9" w:rsidRDefault="00B170C9" w:rsidP="009139A6">
      <w:r>
        <w:separator/>
      </w:r>
    </w:p>
  </w:endnote>
  <w:endnote w:type="continuationSeparator" w:id="0">
    <w:p w14:paraId="0439833E" w14:textId="77777777" w:rsidR="00B170C9" w:rsidRDefault="00B170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A5A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F94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6F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4C96C" w14:textId="77777777" w:rsidR="00B170C9" w:rsidRDefault="00B170C9" w:rsidP="009139A6">
      <w:r>
        <w:separator/>
      </w:r>
    </w:p>
  </w:footnote>
  <w:footnote w:type="continuationSeparator" w:id="0">
    <w:p w14:paraId="10B589B0" w14:textId="77777777" w:rsidR="00B170C9" w:rsidRDefault="00B170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4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989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892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0C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170C9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2506C"/>
  <w15:chartTrackingRefBased/>
  <w15:docId w15:val="{1FA5D567-F32D-480C-8C6B-8DA64673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2023-03-27T20:34:00Z</dcterms:created>
  <dcterms:modified xsi:type="dcterms:W3CDTF">2023-03-27T20:35:00Z</dcterms:modified>
</cp:coreProperties>
</file>